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KETILL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Baldwin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Frevill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21-130)</w:t>
      </w: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65016" w:rsidRDefault="00065016" w:rsidP="00065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DD5B8A" w:rsidRPr="00065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016" w:rsidRDefault="00065016" w:rsidP="00564E3C">
      <w:pPr>
        <w:spacing w:after="0" w:line="240" w:lineRule="auto"/>
      </w:pPr>
      <w:r>
        <w:separator/>
      </w:r>
    </w:p>
  </w:endnote>
  <w:endnote w:type="continuationSeparator" w:id="0">
    <w:p w:rsidR="00065016" w:rsidRDefault="0006501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5016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016" w:rsidRDefault="00065016" w:rsidP="00564E3C">
      <w:pPr>
        <w:spacing w:after="0" w:line="240" w:lineRule="auto"/>
      </w:pPr>
      <w:r>
        <w:separator/>
      </w:r>
    </w:p>
  </w:footnote>
  <w:footnote w:type="continuationSeparator" w:id="0">
    <w:p w:rsidR="00065016" w:rsidRDefault="0006501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16"/>
    <w:rsid w:val="0006501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66FD3"/>
  <w15:chartTrackingRefBased/>
  <w15:docId w15:val="{A9EE5F86-A6C4-4FE5-912D-38475F62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650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2015-12-06T15:46:00Z</dcterms:created>
  <dcterms:modified xsi:type="dcterms:W3CDTF">2015-12-06T15:46:00Z</dcterms:modified>
</cp:coreProperties>
</file>